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7668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6C288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221389">
              <w:t>Скуридину</w:t>
            </w:r>
            <w:proofErr w:type="spellEnd"/>
            <w:r w:rsidR="00221389">
              <w:t xml:space="preserve"> С. Ю.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7C6038" w:rsidRPr="00531E1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21389" w:rsidRDefault="00D25713" w:rsidP="00221389">
      <w:pPr>
        <w:ind w:firstLine="709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221389">
        <w:t>Скуридину</w:t>
      </w:r>
      <w:proofErr w:type="spellEnd"/>
      <w:r w:rsidR="00221389">
        <w:t xml:space="preserve"> С. Ю. разрешение на </w:t>
      </w:r>
      <w:r w:rsidR="00221389" w:rsidRPr="009112FE">
        <w:t>условно разрешенный вид использования земел</w:t>
      </w:r>
      <w:r w:rsidR="00221389" w:rsidRPr="009112FE">
        <w:t>ь</w:t>
      </w:r>
      <w:r w:rsidR="00221389" w:rsidRPr="009112FE">
        <w:t xml:space="preserve">ного участка </w:t>
      </w:r>
      <w:r w:rsidR="00221389">
        <w:t>с кадастровым</w:t>
      </w:r>
      <w:r w:rsidR="00221389" w:rsidRPr="009112FE">
        <w:t xml:space="preserve"> </w:t>
      </w:r>
      <w:r w:rsidR="00221389">
        <w:t xml:space="preserve">номером 54:35:064380:20 площадью 1000 кв. м </w:t>
      </w:r>
      <w:r w:rsidR="00221389" w:rsidRPr="009112FE">
        <w:t>с м</w:t>
      </w:r>
      <w:r w:rsidR="00221389" w:rsidRPr="009112FE">
        <w:t>е</w:t>
      </w:r>
      <w:r w:rsidR="00221389" w:rsidRPr="009112FE">
        <w:t xml:space="preserve">стоположением: Российская Федерация, Новосибирская область, город Новосибирск, </w:t>
      </w:r>
      <w:r w:rsidR="00221389">
        <w:t>ул. Горская</w:t>
      </w:r>
      <w:r w:rsidR="00221389" w:rsidRPr="009112FE">
        <w:t xml:space="preserve"> </w:t>
      </w:r>
      <w:r w:rsidR="00221389">
        <w:t xml:space="preserve">и объекта капитального строительства </w:t>
      </w:r>
      <w:r w:rsidR="00221389" w:rsidRPr="00064EC1">
        <w:t>(зона</w:t>
      </w:r>
      <w:r w:rsidR="00221389" w:rsidRPr="00A66E7B">
        <w:t xml:space="preserve"> </w:t>
      </w:r>
      <w:r w:rsidR="00221389" w:rsidRPr="00883E08">
        <w:t xml:space="preserve">застройки жилыми домами смешанной этажности (Ж-1), </w:t>
      </w:r>
      <w:proofErr w:type="spellStart"/>
      <w:r w:rsidR="00221389" w:rsidRPr="00883E08">
        <w:t>подзона</w:t>
      </w:r>
      <w:proofErr w:type="spellEnd"/>
      <w:r w:rsidR="00221389" w:rsidRPr="00883E08">
        <w:t xml:space="preserve"> застройки жилыми дом</w:t>
      </w:r>
      <w:r w:rsidR="00221389" w:rsidRPr="00883E08">
        <w:t>а</w:t>
      </w:r>
      <w:r w:rsidR="00221389" w:rsidRPr="00883E08">
        <w:t>ми смешанной этажности различной плотности застройки (Ж-1.1)) – «</w:t>
      </w:r>
      <w:r w:rsidR="00221389" w:rsidRPr="004E6D53">
        <w:t>для инд</w:t>
      </w:r>
      <w:r w:rsidR="00221389" w:rsidRPr="004E6D53">
        <w:t>и</w:t>
      </w:r>
      <w:r w:rsidR="00221389" w:rsidRPr="004E6D53">
        <w:t>видуального жилищного строительства (2.1)</w:t>
      </w:r>
      <w:r w:rsidR="00221389">
        <w:t xml:space="preserve"> – индивидуальные жилые д</w:t>
      </w:r>
      <w:r w:rsidR="00221389">
        <w:t>о</w:t>
      </w:r>
      <w:r w:rsidR="00221389">
        <w:t>ма».</w:t>
      </w:r>
    </w:p>
    <w:p w:rsidR="00FE2272" w:rsidRPr="0091260B" w:rsidRDefault="00645674" w:rsidP="007A0869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7668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1389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3354D"/>
    <w:rsid w:val="0043362F"/>
    <w:rsid w:val="00435290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68B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D5106-C85A-4771-A5FE-266EE7CE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68</TotalTime>
  <Pages>1</Pages>
  <Words>215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55</cp:revision>
  <cp:lastPrinted>2020-02-25T03:17:00Z</cp:lastPrinted>
  <dcterms:created xsi:type="dcterms:W3CDTF">2023-05-10T04:37:00Z</dcterms:created>
  <dcterms:modified xsi:type="dcterms:W3CDTF">2025-08-26T04:36:00Z</dcterms:modified>
</cp:coreProperties>
</file>